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9F7F7F" w:rsidTr="00AD0580">
        <w:trPr>
          <w:trHeight w:val="359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F7F7F" w:rsidRDefault="009F7F7F" w:rsidP="0004685E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9F7F7F" w:rsidRPr="009B1D1E" w:rsidRDefault="009F7F7F" w:rsidP="0004685E">
            <w:pPr>
              <w:pStyle w:val="BodyText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9F7F7F" w:rsidRPr="005E12C2" w:rsidRDefault="009F7F7F" w:rsidP="00AD0580"/>
        </w:tc>
      </w:tr>
    </w:tbl>
    <w:p w:rsidR="009F7F7F" w:rsidRPr="00E21153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21153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B6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888">
        <w:rPr>
          <w:rFonts w:ascii="Times New Roman" w:hAnsi="Times New Roman" w:cs="Times New Roman"/>
          <w:sz w:val="28"/>
          <w:szCs w:val="28"/>
        </w:rPr>
        <w:t xml:space="preserve">камеральных проверок №2 Межрайонной ИФНС России №12 по Ставропольскому краю Регистрационный номер (код) должности по Реестру должностей </w:t>
      </w:r>
      <w:r w:rsidRPr="00E21153">
        <w:rPr>
          <w:rFonts w:ascii="Times New Roman" w:hAnsi="Times New Roman" w:cs="Times New Roman"/>
          <w:sz w:val="28"/>
          <w:szCs w:val="28"/>
        </w:rPr>
        <w:t>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</w:t>
      </w:r>
      <w:r>
        <w:rPr>
          <w:rFonts w:ascii="Times New Roman" w:hAnsi="Times New Roman" w:cs="Times New Roman"/>
          <w:sz w:val="28"/>
          <w:szCs w:val="28"/>
        </w:rPr>
        <w:t>94</w:t>
      </w:r>
    </w:p>
    <w:p w:rsidR="009F7F7F" w:rsidRPr="00E21153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F7F7F" w:rsidRPr="00E21153" w:rsidRDefault="009F7F7F" w:rsidP="008D047F">
      <w:pPr>
        <w:ind w:firstLine="720"/>
        <w:jc w:val="both"/>
        <w:rPr>
          <w:highlight w:val="yellow"/>
        </w:rPr>
      </w:pPr>
    </w:p>
    <w:p w:rsidR="009F7F7F" w:rsidRPr="0064645E" w:rsidRDefault="009F7F7F" w:rsidP="008D047F">
      <w:pPr>
        <w:ind w:firstLine="720"/>
        <w:jc w:val="both"/>
      </w:pPr>
      <w:r w:rsidRPr="0064645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t>отдела камеральных проверок №2</w:t>
      </w:r>
      <w:r w:rsidRPr="0064645E">
        <w:t xml:space="preserve"> </w:t>
      </w:r>
      <w:r>
        <w:t>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F7F7F" w:rsidRPr="0064645E" w:rsidRDefault="009F7F7F" w:rsidP="008D047F">
      <w:pPr>
        <w:ind w:firstLine="720"/>
        <w:jc w:val="both"/>
      </w:pPr>
      <w:r w:rsidRPr="0064645E"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t>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</w:t>
      </w:r>
      <w:r>
        <w:t>инспекция</w:t>
      </w:r>
      <w:r w:rsidRPr="0064645E">
        <w:t>).</w:t>
      </w:r>
    </w:p>
    <w:p w:rsidR="009F7F7F" w:rsidRPr="0064645E" w:rsidRDefault="009F7F7F" w:rsidP="008D047F">
      <w:pPr>
        <w:ind w:firstLine="720"/>
        <w:jc w:val="both"/>
      </w:pPr>
      <w:r w:rsidRPr="0064645E">
        <w:t>Главный государственный налоговый инспектор непосредственно подчиняется начальнику отдела.</w:t>
      </w:r>
    </w:p>
    <w:p w:rsidR="009F7F7F" w:rsidRPr="0066459C" w:rsidRDefault="009F7F7F" w:rsidP="008D047F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главного государственного налогового инспектора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>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9F7F7F" w:rsidRPr="0064645E" w:rsidRDefault="009F7F7F" w:rsidP="008D047F">
      <w:pPr>
        <w:ind w:firstLine="720"/>
        <w:jc w:val="both"/>
        <w:rPr>
          <w:highlight w:val="yellow"/>
        </w:rPr>
      </w:pPr>
    </w:p>
    <w:p w:rsidR="009F7F7F" w:rsidRPr="001B402C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9F7F7F" w:rsidRPr="00FB38F7" w:rsidRDefault="009F7F7F" w:rsidP="008D047F">
      <w:pPr>
        <w:ind w:firstLine="720"/>
        <w:jc w:val="both"/>
        <w:rPr>
          <w:highlight w:val="yellow"/>
        </w:rPr>
      </w:pPr>
    </w:p>
    <w:p w:rsidR="009F7F7F" w:rsidRPr="000420C2" w:rsidRDefault="009F7F7F" w:rsidP="008D047F">
      <w:pPr>
        <w:ind w:firstLine="708"/>
        <w:jc w:val="both"/>
      </w:pPr>
      <w:bookmarkStart w:id="0" w:name="_GoBack"/>
      <w:r>
        <w:t xml:space="preserve">3. </w:t>
      </w:r>
      <w:r w:rsidRPr="000420C2">
        <w:t xml:space="preserve">Для замещения должности </w:t>
      </w:r>
      <w:r>
        <w:t>главного 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9F7F7F" w:rsidRPr="009759DE" w:rsidRDefault="009F7F7F" w:rsidP="008D047F">
      <w:pPr>
        <w:ind w:firstLine="708"/>
        <w:jc w:val="both"/>
      </w:pPr>
      <w:r w:rsidRPr="0066459C">
        <w:t>а)  наличие высшего образования;</w:t>
      </w:r>
      <w:r w:rsidRPr="009759DE">
        <w:t xml:space="preserve"> </w:t>
      </w:r>
    </w:p>
    <w:p w:rsidR="009F7F7F" w:rsidRPr="009759DE" w:rsidRDefault="009F7F7F" w:rsidP="008D047F">
      <w:pPr>
        <w:ind w:firstLine="708"/>
        <w:jc w:val="both"/>
      </w:pPr>
      <w:r w:rsidRPr="009759DE">
        <w:t xml:space="preserve">б) наличие </w:t>
      </w:r>
      <w:r>
        <w:t>не менее двух лет стажа государственной службы или не менее четырех лет стажа работы по специальности, направлению подготовки</w:t>
      </w:r>
      <w:r w:rsidRPr="009759DE">
        <w:t>;</w:t>
      </w:r>
    </w:p>
    <w:p w:rsidR="009F7F7F" w:rsidRPr="00D913C2" w:rsidRDefault="009F7F7F" w:rsidP="004F7888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8D1B90">
        <w:tab/>
      </w:r>
      <w:r w:rsidRPr="0069599F">
        <w:t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 xml:space="preserve">ния информационной безопасности. </w:t>
      </w:r>
    </w:p>
    <w:p w:rsidR="009F7F7F" w:rsidRPr="00D913C2" w:rsidRDefault="009F7F7F" w:rsidP="004F7888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5E7C17">
        <w:tab/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>респонденции и актов инспекции.</w:t>
      </w:r>
    </w:p>
    <w:bookmarkEnd w:id="0"/>
    <w:p w:rsidR="009F7F7F" w:rsidRPr="008C4572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8C457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F7F7F" w:rsidRPr="008C4572" w:rsidRDefault="009F7F7F" w:rsidP="008D047F">
      <w:pPr>
        <w:ind w:firstLine="720"/>
        <w:jc w:val="both"/>
      </w:pPr>
      <w:r>
        <w:t>4</w:t>
      </w:r>
      <w:r w:rsidRPr="008C4572"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C4572">
          <w:rPr>
            <w:rStyle w:val="a0"/>
            <w:b w:val="0"/>
            <w:color w:val="000000"/>
          </w:rPr>
          <w:t>статьями 14</w:t>
        </w:r>
      </w:hyperlink>
      <w:r w:rsidRPr="008C4572">
        <w:rPr>
          <w:b/>
          <w:bCs/>
          <w:color w:val="000000"/>
        </w:rPr>
        <w:t xml:space="preserve">, </w:t>
      </w:r>
      <w:hyperlink r:id="rId7" w:history="1">
        <w:r w:rsidRPr="008C4572">
          <w:rPr>
            <w:rStyle w:val="a0"/>
            <w:b w:val="0"/>
            <w:color w:val="000000"/>
          </w:rPr>
          <w:t>15</w:t>
        </w:r>
      </w:hyperlink>
      <w:r w:rsidRPr="008C4572">
        <w:rPr>
          <w:b/>
          <w:bCs/>
          <w:color w:val="000000"/>
        </w:rPr>
        <w:t xml:space="preserve">, </w:t>
      </w:r>
      <w:hyperlink r:id="rId8" w:history="1">
        <w:r w:rsidRPr="008C4572">
          <w:rPr>
            <w:rStyle w:val="a0"/>
            <w:b w:val="0"/>
            <w:color w:val="000000"/>
          </w:rPr>
          <w:t>17</w:t>
        </w:r>
      </w:hyperlink>
      <w:r w:rsidRPr="008C4572">
        <w:rPr>
          <w:b/>
          <w:bCs/>
          <w:color w:val="000000"/>
        </w:rPr>
        <w:t xml:space="preserve">, </w:t>
      </w:r>
      <w:hyperlink r:id="rId9" w:history="1">
        <w:r w:rsidRPr="008C4572">
          <w:rPr>
            <w:rStyle w:val="a0"/>
            <w:b w:val="0"/>
            <w:color w:val="000000"/>
          </w:rPr>
          <w:t>18</w:t>
        </w:r>
      </w:hyperlink>
      <w:r w:rsidRPr="008C4572">
        <w:t xml:space="preserve"> Федерального закона от 27 июля 2004 г. № 79-ФЗ "О государственной гражданской службе Российской Федерации".</w:t>
      </w:r>
    </w:p>
    <w:p w:rsidR="009F7F7F" w:rsidRDefault="009F7F7F" w:rsidP="008D047F">
      <w:pPr>
        <w:ind w:firstLine="720"/>
        <w:jc w:val="both"/>
      </w:pPr>
      <w:r w:rsidRPr="008C4572">
        <w:t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>
        <w:t xml:space="preserve"> Межрайонной И</w:t>
      </w:r>
      <w:r w:rsidRPr="008C4572">
        <w:t>ФНС России</w:t>
      </w:r>
      <w:r>
        <w:t xml:space="preserve"> №12</w:t>
      </w:r>
      <w:r w:rsidRPr="008C4572">
        <w:t xml:space="preserve"> по Ставропольскому краю, утвержденным руководителем </w:t>
      </w:r>
      <w:r>
        <w:t>У</w:t>
      </w:r>
      <w:r w:rsidRPr="008C4572">
        <w:t>ФНС России</w:t>
      </w:r>
      <w:r>
        <w:t xml:space="preserve"> по Ставропольскому краю</w:t>
      </w:r>
      <w:r w:rsidRPr="008C4572">
        <w:t xml:space="preserve">, положением об отделе </w:t>
      </w:r>
      <w:r>
        <w:t>камеральных проверок №2</w:t>
      </w:r>
      <w:r w:rsidRPr="008C4572">
        <w:t>, приказами (распоряжениями) ФНС России, приказами управления,</w:t>
      </w:r>
      <w:r>
        <w:t xml:space="preserve"> инспекции</w:t>
      </w:r>
      <w:r w:rsidRPr="008C4572">
        <w:t xml:space="preserve"> поручениями руководства управления</w:t>
      </w:r>
      <w:r>
        <w:t>, инспекции</w:t>
      </w:r>
      <w:r w:rsidRPr="008C4572">
        <w:t>.</w:t>
      </w:r>
    </w:p>
    <w:p w:rsidR="009F7F7F" w:rsidRPr="00E92BFE" w:rsidRDefault="009F7F7F" w:rsidP="000F52A1">
      <w:pPr>
        <w:ind w:firstLine="720"/>
        <w:jc w:val="both"/>
      </w:pPr>
      <w:r w:rsidRPr="00E92BFE">
        <w:t>ведет контроль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9F7F7F" w:rsidRDefault="009F7F7F" w:rsidP="000F52A1">
      <w:pPr>
        <w:ind w:firstLine="720"/>
        <w:jc w:val="both"/>
      </w:pPr>
      <w:r>
        <w:t>принимает</w:t>
      </w:r>
      <w:r w:rsidRPr="00F452F9">
        <w:t xml:space="preserve"> участие в подготовке установленной отчетности по предм</w:t>
      </w:r>
      <w:r>
        <w:t>ету деятельности отдела;</w:t>
      </w:r>
    </w:p>
    <w:p w:rsidR="009F7F7F" w:rsidRDefault="009F7F7F" w:rsidP="000F52A1">
      <w:pPr>
        <w:ind w:firstLine="708"/>
        <w:jc w:val="both"/>
      </w:pPr>
      <w:r w:rsidRPr="00DD0BBC">
        <w:t>проводит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оформляет их результаты;</w:t>
      </w:r>
    </w:p>
    <w:p w:rsidR="009F7F7F" w:rsidRPr="00E92BFE" w:rsidRDefault="009F7F7F" w:rsidP="000F52A1">
      <w:pPr>
        <w:ind w:firstLine="720"/>
        <w:jc w:val="both"/>
      </w:pPr>
      <w:r w:rsidRPr="00E92BFE">
        <w:t>проводит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9F7F7F" w:rsidRPr="00E92BFE" w:rsidRDefault="009F7F7F" w:rsidP="000F52A1">
      <w:pPr>
        <w:ind w:firstLine="720"/>
        <w:jc w:val="both"/>
      </w:pPr>
      <w:r w:rsidRPr="00E92BFE">
        <w:t xml:space="preserve"> проводит камеральные налоговые проверки расчетов по страховым взносам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9F7F7F" w:rsidRPr="00E92BFE" w:rsidRDefault="009F7F7F" w:rsidP="000F52A1">
      <w:pPr>
        <w:ind w:firstLine="720"/>
        <w:jc w:val="both"/>
      </w:pPr>
      <w:r w:rsidRPr="00E92BFE">
        <w:t>проводит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9F7F7F" w:rsidRPr="00E92BFE" w:rsidRDefault="009F7F7F" w:rsidP="000F52A1">
      <w:pPr>
        <w:ind w:firstLine="720"/>
        <w:jc w:val="both"/>
      </w:pPr>
      <w:r w:rsidRPr="00E92BFE">
        <w:t>обеспечива</w:t>
      </w:r>
      <w:r>
        <w:t>ет</w:t>
      </w:r>
      <w:r w:rsidRPr="00E92BFE"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9F7F7F" w:rsidRPr="00DD0BBC" w:rsidRDefault="009F7F7F" w:rsidP="000F52A1">
      <w:pPr>
        <w:ind w:firstLine="720"/>
        <w:jc w:val="both"/>
      </w:pPr>
      <w:r w:rsidRPr="00E92BFE">
        <w:t>обеспечива</w:t>
      </w:r>
      <w:r>
        <w:t>ет</w:t>
      </w:r>
      <w:r w:rsidRPr="00E92BFE">
        <w:t xml:space="preserve">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9F7F7F" w:rsidRPr="00DD0BBC" w:rsidRDefault="009F7F7F" w:rsidP="000F52A1">
      <w:pPr>
        <w:ind w:firstLine="708"/>
        <w:jc w:val="both"/>
      </w:pPr>
      <w:r w:rsidRPr="00DD0BBC">
        <w:t xml:space="preserve">осуществляет администрирование налогов уплачиваемых  </w:t>
      </w:r>
      <w:r>
        <w:t xml:space="preserve">юридическими лицами, </w:t>
      </w:r>
      <w:r w:rsidRPr="00DD0BBC">
        <w:t>индивидуальными предпринимателями, нотариусами, адвокатами, выступающими в качестве налоговых агентов,</w:t>
      </w:r>
    </w:p>
    <w:p w:rsidR="009F7F7F" w:rsidRPr="00DD0BBC" w:rsidRDefault="009F7F7F" w:rsidP="000F52A1">
      <w:pPr>
        <w:ind w:firstLine="708"/>
        <w:jc w:val="both"/>
      </w:pPr>
      <w:r w:rsidRPr="00DD0BBC">
        <w:t>принимает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9F7F7F" w:rsidRPr="00DD0BBC" w:rsidRDefault="009F7F7F" w:rsidP="000F52A1">
      <w:pPr>
        <w:ind w:firstLine="708"/>
        <w:jc w:val="both"/>
      </w:pPr>
      <w:r w:rsidRPr="00DD0BBC">
        <w:t>проводит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9F7F7F" w:rsidRPr="00DD0BBC" w:rsidRDefault="009F7F7F" w:rsidP="000F52A1">
      <w:pPr>
        <w:ind w:firstLine="708"/>
        <w:jc w:val="both"/>
      </w:pPr>
      <w:r w:rsidRPr="00DD0BBC">
        <w:t>проводит встречные проверки контрагентов проверяемого налогоплательщика;</w:t>
      </w:r>
    </w:p>
    <w:p w:rsidR="009F7F7F" w:rsidRPr="00DD0BBC" w:rsidRDefault="009F7F7F" w:rsidP="000F52A1">
      <w:pPr>
        <w:ind w:firstLine="708"/>
        <w:jc w:val="both"/>
      </w:pPr>
      <w:r w:rsidRPr="00DD0BBC"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9F7F7F" w:rsidRPr="00DD0BBC" w:rsidRDefault="009F7F7F" w:rsidP="000F52A1">
      <w:pPr>
        <w:ind w:firstLine="708"/>
        <w:jc w:val="both"/>
      </w:pPr>
      <w:r w:rsidRPr="00DD0BBC"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9F7F7F" w:rsidRPr="00DD0BBC" w:rsidRDefault="009F7F7F" w:rsidP="000F52A1">
      <w:pPr>
        <w:ind w:firstLine="708"/>
        <w:jc w:val="both"/>
      </w:pPr>
      <w:r w:rsidRPr="00DD0BBC"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9F7F7F" w:rsidRPr="00DD0BBC" w:rsidRDefault="009F7F7F" w:rsidP="000F52A1">
      <w:pPr>
        <w:ind w:firstLine="708"/>
        <w:jc w:val="both"/>
      </w:pPr>
      <w:r w:rsidRPr="00DD0BBC"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9F7F7F" w:rsidRPr="00DD0BBC" w:rsidRDefault="009F7F7F" w:rsidP="000F52A1">
      <w:pPr>
        <w:ind w:firstLine="708"/>
        <w:jc w:val="both"/>
      </w:pPr>
      <w:r w:rsidRPr="00DD0BBC">
        <w:t>вызывает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</w:p>
    <w:p w:rsidR="009F7F7F" w:rsidRPr="00DD0BBC" w:rsidRDefault="009F7F7F" w:rsidP="000F52A1">
      <w:pPr>
        <w:ind w:firstLine="708"/>
        <w:jc w:val="both"/>
      </w:pPr>
      <w:r w:rsidRPr="00DD0BBC"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9F7F7F" w:rsidRPr="00DD0BBC" w:rsidRDefault="009F7F7F" w:rsidP="000F52A1">
      <w:pPr>
        <w:ind w:firstLine="708"/>
        <w:jc w:val="both"/>
      </w:pPr>
      <w:r w:rsidRPr="00DD0BBC"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9F7F7F" w:rsidRPr="00DD0BBC" w:rsidRDefault="009F7F7F" w:rsidP="000F52A1">
      <w:pPr>
        <w:ind w:firstLine="708"/>
        <w:jc w:val="both"/>
      </w:pPr>
      <w:r w:rsidRPr="00DD0BBC"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9F7F7F" w:rsidRPr="00DD0BBC" w:rsidRDefault="009F7F7F" w:rsidP="000F52A1">
      <w:pPr>
        <w:ind w:firstLine="708"/>
        <w:jc w:val="both"/>
      </w:pPr>
      <w:r w:rsidRPr="00DD0BBC"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9F7F7F" w:rsidRPr="00DD0BBC" w:rsidRDefault="009F7F7F" w:rsidP="000F52A1">
      <w:pPr>
        <w:ind w:firstLine="708"/>
        <w:jc w:val="both"/>
      </w:pPr>
      <w:r w:rsidRPr="00DD0BBC"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9F7F7F" w:rsidRPr="00DD0BBC" w:rsidRDefault="009F7F7F" w:rsidP="000F52A1">
      <w:pPr>
        <w:ind w:firstLine="708"/>
        <w:jc w:val="both"/>
      </w:pPr>
      <w:r w:rsidRPr="00DD0BBC"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</w:t>
      </w:r>
      <w:r>
        <w:t>ует</w:t>
      </w:r>
      <w:r w:rsidRPr="00DD0BBC">
        <w:t xml:space="preserve"> выполнение указанных требований;</w:t>
      </w:r>
    </w:p>
    <w:p w:rsidR="009F7F7F" w:rsidRPr="00DD0BBC" w:rsidRDefault="009F7F7F" w:rsidP="000F52A1">
      <w:pPr>
        <w:ind w:firstLine="708"/>
        <w:jc w:val="both"/>
      </w:pPr>
      <w:r w:rsidRPr="00DD0BBC">
        <w:t>в случае выявления нарушения законодательства о налогах и сборах составляет Акты с изложением обстоятельств выявленных нарушений, с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9F7F7F" w:rsidRPr="00DD0BBC" w:rsidRDefault="009F7F7F" w:rsidP="000F52A1">
      <w:pPr>
        <w:ind w:firstLine="708"/>
        <w:jc w:val="both"/>
      </w:pPr>
      <w:r w:rsidRPr="00DD0BBC">
        <w:t>в случае поступления разногласий по Акту проверки участвует в их рассмотрении;</w:t>
      </w:r>
    </w:p>
    <w:p w:rsidR="009F7F7F" w:rsidRPr="00DD0BBC" w:rsidRDefault="009F7F7F" w:rsidP="000F52A1">
      <w:pPr>
        <w:ind w:firstLine="708"/>
        <w:jc w:val="both"/>
      </w:pPr>
      <w:r w:rsidRPr="00DD0BBC"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9F7F7F" w:rsidRPr="00DD0BBC" w:rsidRDefault="009F7F7F" w:rsidP="000F52A1">
      <w:pPr>
        <w:ind w:firstLine="708"/>
        <w:jc w:val="both"/>
      </w:pPr>
      <w:r w:rsidRPr="00DD0BBC">
        <w:t>направляет (вручает) налогоплательщику или налоговому агенту копии актов налоговой проверки и решения налогового органа;</w:t>
      </w:r>
    </w:p>
    <w:p w:rsidR="009F7F7F" w:rsidRPr="00DD0BBC" w:rsidRDefault="009F7F7F" w:rsidP="000F52A1">
      <w:pPr>
        <w:ind w:firstLine="708"/>
        <w:jc w:val="both"/>
      </w:pPr>
      <w:r w:rsidRPr="00DD0BBC"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9F7F7F" w:rsidRPr="00DD0BBC" w:rsidRDefault="009F7F7F" w:rsidP="000F52A1">
      <w:pPr>
        <w:ind w:firstLine="708"/>
        <w:jc w:val="both"/>
      </w:pPr>
      <w:r w:rsidRPr="00DD0BBC"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9F7F7F" w:rsidRPr="00DD0BBC" w:rsidRDefault="009F7F7F" w:rsidP="000F52A1">
      <w:pPr>
        <w:ind w:firstLine="708"/>
        <w:jc w:val="both"/>
      </w:pPr>
      <w:r w:rsidRPr="00DD0BBC">
        <w:t>ежедневно проводит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внутридокументальных и междокументальных контрольных соотношений;</w:t>
      </w:r>
    </w:p>
    <w:p w:rsidR="009F7F7F" w:rsidRPr="00DD0BBC" w:rsidRDefault="009F7F7F" w:rsidP="000F52A1">
      <w:pPr>
        <w:ind w:firstLine="708"/>
        <w:jc w:val="both"/>
      </w:pPr>
      <w:r w:rsidRPr="00DD0BBC"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9F7F7F" w:rsidRPr="00DD0BBC" w:rsidRDefault="009F7F7F" w:rsidP="000F52A1">
      <w:pPr>
        <w:ind w:firstLine="708"/>
        <w:jc w:val="both"/>
      </w:pPr>
      <w:r w:rsidRPr="00DD0BBC"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течении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9F7F7F" w:rsidRPr="00DD0BBC" w:rsidRDefault="009F7F7F" w:rsidP="000F52A1">
      <w:pPr>
        <w:ind w:firstLine="708"/>
        <w:jc w:val="both"/>
      </w:pPr>
      <w:r w:rsidRPr="00DD0BBC">
        <w:t>ежедневно проверяет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9F7F7F" w:rsidRPr="00DD0BBC" w:rsidRDefault="009F7F7F" w:rsidP="000F52A1">
      <w:pPr>
        <w:ind w:firstLine="708"/>
        <w:jc w:val="both"/>
      </w:pPr>
      <w:r w:rsidRPr="00DD0BBC"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9F7F7F" w:rsidRPr="00DD0BBC" w:rsidRDefault="009F7F7F" w:rsidP="000F52A1">
      <w:pPr>
        <w:ind w:firstLine="708"/>
        <w:jc w:val="both"/>
      </w:pPr>
      <w:r w:rsidRPr="00DD0BBC"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9F7F7F" w:rsidRDefault="009F7F7F" w:rsidP="000F52A1">
      <w:pPr>
        <w:ind w:firstLine="708"/>
        <w:jc w:val="both"/>
      </w:pPr>
      <w:r w:rsidRPr="00DD0BBC">
        <w:t>в течении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9F7F7F" w:rsidRPr="00DD0BBC" w:rsidRDefault="009F7F7F" w:rsidP="000F52A1">
      <w:pPr>
        <w:ind w:firstLine="708"/>
        <w:jc w:val="both"/>
      </w:pPr>
      <w:r w:rsidRPr="00DD0BBC">
        <w:t>своевременно отмечает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9F7F7F" w:rsidRPr="00DD0BBC" w:rsidRDefault="009F7F7F" w:rsidP="000F52A1">
      <w:pPr>
        <w:ind w:firstLine="708"/>
        <w:jc w:val="both"/>
      </w:pPr>
      <w:r w:rsidRPr="00DD0BBC"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9F7F7F" w:rsidRPr="00DD0BBC" w:rsidRDefault="009F7F7F" w:rsidP="000F52A1">
      <w:pPr>
        <w:ind w:firstLine="708"/>
        <w:jc w:val="both"/>
      </w:pPr>
      <w:r w:rsidRPr="00DD0BBC">
        <w:t>передает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F7F7F" w:rsidRPr="00DD0BBC" w:rsidRDefault="009F7F7F" w:rsidP="000F52A1">
      <w:pPr>
        <w:ind w:firstLine="708"/>
        <w:jc w:val="both"/>
      </w:pPr>
      <w:r w:rsidRPr="00DD0BBC">
        <w:t>участвует в подготовке ответов на письменные запросы налогоплательщиков;</w:t>
      </w:r>
    </w:p>
    <w:p w:rsidR="009F7F7F" w:rsidRPr="00DD0BBC" w:rsidRDefault="009F7F7F" w:rsidP="000F52A1">
      <w:pPr>
        <w:ind w:firstLine="708"/>
        <w:jc w:val="both"/>
      </w:pPr>
      <w:r w:rsidRPr="00DD0BBC">
        <w:t>рассматривает заявления налогоплательщиков о возврате (зачете) налога в сроки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9F7F7F" w:rsidRPr="00DD0BBC" w:rsidRDefault="009F7F7F" w:rsidP="000F52A1">
      <w:pPr>
        <w:ind w:firstLine="708"/>
        <w:jc w:val="both"/>
      </w:pPr>
      <w:r w:rsidRPr="00DD0BBC">
        <w:t> осуществляет налоговый контроль за правильностью исчисления и своевременностью перечисления налога, удерживаемого налоговыми агентами;</w:t>
      </w:r>
    </w:p>
    <w:p w:rsidR="009F7F7F" w:rsidRPr="00DD0BBC" w:rsidRDefault="009F7F7F" w:rsidP="000F52A1">
      <w:pPr>
        <w:ind w:firstLine="708"/>
        <w:jc w:val="both"/>
      </w:pPr>
      <w:r w:rsidRPr="00DD0BBC">
        <w:t>осуществляет мероприятия по легализации заработной платы и доведения её до прожиточного уровня сложившегося в регионе;</w:t>
      </w:r>
    </w:p>
    <w:p w:rsidR="009F7F7F" w:rsidRPr="00DD0BBC" w:rsidRDefault="009F7F7F" w:rsidP="000F52A1">
      <w:pPr>
        <w:ind w:firstLine="708"/>
        <w:jc w:val="both"/>
      </w:pPr>
      <w:r w:rsidRPr="00DD0BBC">
        <w:t>проводит мероприятия по привлечению физических лиц к декларированию полученных доходов;</w:t>
      </w:r>
    </w:p>
    <w:p w:rsidR="009F7F7F" w:rsidRPr="00DD0BBC" w:rsidRDefault="009F7F7F" w:rsidP="000F52A1">
      <w:pPr>
        <w:ind w:firstLine="708"/>
        <w:jc w:val="both"/>
      </w:pPr>
      <w:r w:rsidRPr="00DD0BBC">
        <w:t>подготавливает и направляет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9F7F7F" w:rsidRPr="00DD0BBC" w:rsidRDefault="009F7F7F" w:rsidP="000F52A1">
      <w:pPr>
        <w:ind w:firstLine="708"/>
        <w:jc w:val="both"/>
      </w:pPr>
      <w:r w:rsidRPr="00DD0BBC">
        <w:t>взаимодействует с правоохранительными органами и иными контролирующими органами по предмету деятельности отдела;</w:t>
      </w:r>
    </w:p>
    <w:p w:rsidR="009F7F7F" w:rsidRDefault="009F7F7F" w:rsidP="000F52A1">
      <w:pPr>
        <w:ind w:firstLine="708"/>
        <w:jc w:val="both"/>
      </w:pPr>
      <w:r w:rsidRPr="00DD0BBC"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F7F7F" w:rsidRPr="00E92BFE" w:rsidRDefault="009F7F7F" w:rsidP="000F52A1">
      <w:pPr>
        <w:ind w:firstLine="720"/>
        <w:jc w:val="both"/>
      </w:pPr>
      <w:r w:rsidRPr="00E92BFE"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9F7F7F" w:rsidRPr="00E92BFE" w:rsidRDefault="009F7F7F" w:rsidP="000F52A1">
      <w:pPr>
        <w:ind w:firstLine="720"/>
        <w:jc w:val="both"/>
      </w:pPr>
      <w:r w:rsidRPr="00E92BFE"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F7F7F" w:rsidRPr="00E92BFE" w:rsidRDefault="009F7F7F" w:rsidP="000F52A1">
      <w:pPr>
        <w:ind w:firstLine="720"/>
        <w:jc w:val="both"/>
      </w:pPr>
      <w:r w:rsidRPr="00E92BFE">
        <w:t>осуществляет контроль за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9F7F7F" w:rsidRPr="00E92BFE" w:rsidRDefault="009F7F7F" w:rsidP="000F52A1">
      <w:pPr>
        <w:ind w:firstLine="720"/>
        <w:jc w:val="both"/>
      </w:pPr>
      <w:r w:rsidRPr="00E92BFE"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9F7F7F" w:rsidRDefault="009F7F7F" w:rsidP="000F52A1">
      <w:pPr>
        <w:ind w:firstLine="720"/>
        <w:jc w:val="both"/>
      </w:pPr>
      <w: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</w:p>
    <w:p w:rsidR="009F7F7F" w:rsidRDefault="009F7F7F" w:rsidP="000F52A1">
      <w:pPr>
        <w:ind w:firstLine="720"/>
        <w:jc w:val="both"/>
      </w:pPr>
      <w:r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9F7F7F" w:rsidRDefault="009F7F7F" w:rsidP="008D047F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F7F7F" w:rsidRDefault="009F7F7F" w:rsidP="008D047F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9F7F7F" w:rsidRPr="00467834" w:rsidRDefault="009F7F7F" w:rsidP="008D047F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F7F7F" w:rsidRPr="001876A9" w:rsidRDefault="009F7F7F" w:rsidP="008D047F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9F7F7F" w:rsidRPr="008A0919" w:rsidRDefault="009F7F7F" w:rsidP="008D047F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9F7F7F" w:rsidRPr="004D41BA" w:rsidRDefault="009F7F7F" w:rsidP="008D047F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9F7F7F" w:rsidRPr="001876A9" w:rsidRDefault="009F7F7F" w:rsidP="008D047F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9F7F7F" w:rsidRPr="00F91892" w:rsidRDefault="009F7F7F" w:rsidP="008D047F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9F7F7F" w:rsidRPr="00F91892" w:rsidRDefault="009F7F7F" w:rsidP="008D047F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9F7F7F" w:rsidRPr="00861149" w:rsidRDefault="009F7F7F" w:rsidP="008D047F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F7F7F" w:rsidRPr="00861149" w:rsidRDefault="009F7F7F" w:rsidP="008D047F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9F7F7F" w:rsidRPr="00861149" w:rsidRDefault="009F7F7F" w:rsidP="008D047F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9F7F7F" w:rsidRPr="00861149" w:rsidRDefault="009F7F7F" w:rsidP="008D047F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9F7F7F" w:rsidRPr="00861149" w:rsidRDefault="009F7F7F" w:rsidP="008D047F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F7F7F" w:rsidRPr="00861149" w:rsidRDefault="009F7F7F" w:rsidP="008D047F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F7F7F" w:rsidRDefault="009F7F7F" w:rsidP="008D047F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9F7F7F" w:rsidRPr="008C4572" w:rsidRDefault="009F7F7F" w:rsidP="008D047F">
      <w:pPr>
        <w:ind w:firstLine="540"/>
        <w:jc w:val="both"/>
      </w:pPr>
      <w:r w:rsidRPr="008C4572">
        <w:t>Исходя из установленных полномочий главный государственный налоговый инспектор:</w:t>
      </w:r>
    </w:p>
    <w:p w:rsidR="009F7F7F" w:rsidRPr="008C4572" w:rsidRDefault="009F7F7F" w:rsidP="008D047F">
      <w:pPr>
        <w:shd w:val="clear" w:color="auto" w:fill="FFFFFF"/>
        <w:tabs>
          <w:tab w:val="left" w:pos="0"/>
        </w:tabs>
        <w:ind w:firstLine="720"/>
        <w:jc w:val="both"/>
      </w:pPr>
      <w:r w:rsidRPr="008C4572">
        <w:t>получает надлежащие организационно-технические условия, необходимые для исполнения должностных обязанностей;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защиту сведений о гражданском служащем;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должностной рост на конкурсной основе;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7F7F" w:rsidRPr="008C4572" w:rsidRDefault="009F7F7F" w:rsidP="008D047F">
      <w:pPr>
        <w:shd w:val="clear" w:color="auto" w:fill="FFFFFF"/>
        <w:tabs>
          <w:tab w:val="left" w:pos="720"/>
          <w:tab w:val="left" w:pos="7464"/>
        </w:tabs>
        <w:jc w:val="both"/>
      </w:pPr>
      <w:r w:rsidRPr="008C4572">
        <w:t xml:space="preserve">          имеет право на членство в профессиональном союзе;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7F7F" w:rsidRPr="008C4572" w:rsidRDefault="009F7F7F" w:rsidP="008D047F">
      <w:pPr>
        <w:shd w:val="clear" w:color="auto" w:fill="FFFFFF"/>
        <w:tabs>
          <w:tab w:val="left" w:pos="540"/>
          <w:tab w:val="left" w:pos="7464"/>
        </w:tabs>
        <w:jc w:val="both"/>
      </w:pPr>
      <w:r w:rsidRPr="008C4572">
        <w:t xml:space="preserve">          имеет право на  проведение по его заявлению служебной проверки;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государственное пенсионное обеспечение в соответствии с федеральным законом;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7F7F" w:rsidRPr="008C4572" w:rsidRDefault="009F7F7F" w:rsidP="008D047F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8C4572">
        <w:t>, а также к федеральным информационным ресурсам ФНС России необходимым для исполнения должностных обязанностей.</w:t>
      </w:r>
    </w:p>
    <w:p w:rsidR="009F7F7F" w:rsidRDefault="009F7F7F" w:rsidP="008D047F">
      <w:pPr>
        <w:ind w:firstLine="720"/>
        <w:jc w:val="both"/>
      </w:pPr>
      <w:r>
        <w:t>6</w:t>
      </w:r>
      <w:r w:rsidRPr="008C4572">
        <w:t xml:space="preserve"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8C4572">
          <w:rPr>
            <w:rStyle w:val="a0"/>
            <w:b w:val="0"/>
            <w:color w:val="000000"/>
          </w:rPr>
          <w:t>законодательством</w:t>
        </w:r>
      </w:hyperlink>
      <w:r w:rsidRPr="008C4572">
        <w:rPr>
          <w:b/>
          <w:bCs/>
          <w:color w:val="000000"/>
        </w:rPr>
        <w:t xml:space="preserve"> </w:t>
      </w:r>
      <w:r w:rsidRPr="008C4572">
        <w:t>Российской Федерации.</w:t>
      </w:r>
    </w:p>
    <w:p w:rsidR="009F7F7F" w:rsidRPr="009322E1" w:rsidRDefault="009F7F7F" w:rsidP="008D047F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9F7F7F" w:rsidRPr="009C1AC5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F7F7F" w:rsidRPr="009C1AC5" w:rsidRDefault="009F7F7F" w:rsidP="008D047F">
      <w:pPr>
        <w:ind w:firstLine="720"/>
        <w:jc w:val="both"/>
      </w:pPr>
    </w:p>
    <w:p w:rsidR="009F7F7F" w:rsidRPr="009C1AC5" w:rsidRDefault="009F7F7F" w:rsidP="008D047F">
      <w:pPr>
        <w:ind w:firstLine="720"/>
        <w:jc w:val="both"/>
      </w:pPr>
      <w:r>
        <w:t>7</w:t>
      </w:r>
      <w:r w:rsidRPr="009C1AC5"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F7F7F" w:rsidRPr="0066459C" w:rsidRDefault="009F7F7F" w:rsidP="008D047F">
      <w:pPr>
        <w:ind w:firstLine="720"/>
        <w:jc w:val="both"/>
        <w:rPr>
          <w:highlight w:val="yellow"/>
        </w:rPr>
      </w:pPr>
      <w:r w:rsidRPr="0066459C"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9F7F7F" w:rsidRPr="0066459C" w:rsidRDefault="009F7F7F" w:rsidP="008D047F">
      <w:pPr>
        <w:ind w:firstLine="720"/>
        <w:jc w:val="both"/>
      </w:pPr>
      <w:r w:rsidRPr="0066459C">
        <w:t>- предоставления рекомендаций, указаний подчиненным сотрудникам отдела по согласованию с начальником отдела;</w:t>
      </w:r>
    </w:p>
    <w:p w:rsidR="009F7F7F" w:rsidRPr="0066459C" w:rsidRDefault="009F7F7F" w:rsidP="008D047F">
      <w:pPr>
        <w:ind w:firstLine="720"/>
        <w:jc w:val="both"/>
      </w:pPr>
      <w:r w:rsidRPr="0066459C">
        <w:t>- информирование начальника отдела для принятия им соответствующего решения;</w:t>
      </w:r>
    </w:p>
    <w:p w:rsidR="009F7F7F" w:rsidRPr="0066459C" w:rsidRDefault="009F7F7F" w:rsidP="008D047F">
      <w:pPr>
        <w:ind w:firstLine="720"/>
        <w:jc w:val="both"/>
      </w:pPr>
      <w:r w:rsidRPr="0066459C">
        <w:t>- реализации иных полномочий, установленных законодательством Российской Федерации.</w:t>
      </w:r>
    </w:p>
    <w:p w:rsidR="009F7F7F" w:rsidRPr="0066459C" w:rsidRDefault="009F7F7F" w:rsidP="008D047F">
      <w:pPr>
        <w:ind w:firstLine="720"/>
        <w:jc w:val="both"/>
      </w:pPr>
      <w:r w:rsidRPr="0066459C"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F7F7F" w:rsidRPr="0066459C" w:rsidRDefault="009F7F7F" w:rsidP="008D047F">
      <w:pPr>
        <w:ind w:firstLine="720"/>
        <w:jc w:val="both"/>
      </w:pPr>
      <w:r w:rsidRPr="0066459C"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9F7F7F" w:rsidRPr="0066459C" w:rsidRDefault="009F7F7F" w:rsidP="008D047F">
      <w:pPr>
        <w:ind w:firstLine="720"/>
        <w:jc w:val="both"/>
      </w:pPr>
      <w:r w:rsidRPr="0066459C"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9F7F7F" w:rsidRPr="0066459C" w:rsidRDefault="009F7F7F" w:rsidP="008D047F">
      <w:pPr>
        <w:ind w:firstLine="720"/>
        <w:jc w:val="both"/>
      </w:pPr>
      <w:r w:rsidRPr="0066459C">
        <w:t>- иным вопросам, предусмотренным положением об отделе и иными нормативными актами.</w:t>
      </w:r>
    </w:p>
    <w:p w:rsidR="009F7F7F" w:rsidRPr="009C1AC5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F7F7F" w:rsidRPr="009C1AC5" w:rsidRDefault="009F7F7F" w:rsidP="008D047F">
      <w:pPr>
        <w:ind w:firstLine="720"/>
        <w:jc w:val="both"/>
      </w:pPr>
      <w:r>
        <w:t>9</w:t>
      </w:r>
      <w:r w:rsidRPr="009C1AC5"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7F7F" w:rsidRPr="00C409C9" w:rsidRDefault="009F7F7F" w:rsidP="008D047F">
      <w:pPr>
        <w:ind w:firstLine="720"/>
        <w:jc w:val="both"/>
      </w:pPr>
      <w:r w:rsidRPr="00C409C9">
        <w:t>формировании  поквартального плана проведения проверок;</w:t>
      </w:r>
    </w:p>
    <w:p w:rsidR="009F7F7F" w:rsidRPr="00C409C9" w:rsidRDefault="009F7F7F" w:rsidP="008D047F">
      <w:pPr>
        <w:ind w:firstLine="720"/>
        <w:jc w:val="both"/>
      </w:pPr>
      <w:r>
        <w:t xml:space="preserve"> </w:t>
      </w:r>
      <w:r w:rsidRPr="00C409C9">
        <w:t>подведении поквартальных итогов выполнения контрольной работы.</w:t>
      </w:r>
    </w:p>
    <w:p w:rsidR="009F7F7F" w:rsidRPr="009C1AC5" w:rsidRDefault="009F7F7F" w:rsidP="008D047F">
      <w:pPr>
        <w:ind w:firstLine="720"/>
        <w:jc w:val="both"/>
      </w:pPr>
      <w:r>
        <w:t>10</w:t>
      </w:r>
      <w:r w:rsidRPr="009C1AC5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7F7F" w:rsidRDefault="009F7F7F" w:rsidP="008D047F">
      <w:pPr>
        <w:ind w:firstLine="720"/>
        <w:jc w:val="both"/>
      </w:pPr>
      <w:r>
        <w:t>- положений об инспекции и отделе;</w:t>
      </w:r>
    </w:p>
    <w:p w:rsidR="009F7F7F" w:rsidRDefault="009F7F7F" w:rsidP="008D047F">
      <w:pPr>
        <w:ind w:firstLine="720"/>
        <w:jc w:val="both"/>
      </w:pPr>
      <w:r>
        <w:t>- графика отпусков гражданских служащих отдела;</w:t>
      </w:r>
    </w:p>
    <w:p w:rsidR="009F7F7F" w:rsidRPr="009C1AC5" w:rsidRDefault="009F7F7F" w:rsidP="008D047F">
      <w:pPr>
        <w:ind w:firstLine="720"/>
        <w:jc w:val="both"/>
      </w:pP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9F7F7F" w:rsidRPr="009C1AC5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F7F7F" w:rsidRPr="009C1AC5" w:rsidRDefault="009F7F7F" w:rsidP="008D047F">
      <w:pPr>
        <w:ind w:firstLine="720"/>
        <w:jc w:val="both"/>
      </w:pPr>
      <w:r>
        <w:t xml:space="preserve">11. </w:t>
      </w:r>
      <w:r w:rsidRPr="009C1AC5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7F7F" w:rsidRPr="005F7D2E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F7F7F" w:rsidRPr="005F7D2E" w:rsidRDefault="009F7F7F" w:rsidP="008D047F">
      <w:pPr>
        <w:ind w:firstLine="720"/>
        <w:jc w:val="both"/>
      </w:pPr>
      <w:r w:rsidRPr="005F7D2E">
        <w:t xml:space="preserve">12.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5F7D2E">
          <w:rPr>
            <w:rStyle w:val="a0"/>
            <w:b w:val="0"/>
            <w:color w:val="000000"/>
          </w:rPr>
          <w:t>общих принципов</w:t>
        </w:r>
      </w:hyperlink>
      <w:r w:rsidRPr="005F7D2E">
        <w:t xml:space="preserve"> служебного поведения гражданских служащих, утвержденных </w:t>
      </w:r>
      <w:hyperlink r:id="rId12" w:history="1">
        <w:r w:rsidRPr="005F7D2E">
          <w:rPr>
            <w:rStyle w:val="a0"/>
            <w:b w:val="0"/>
            <w:color w:val="000000"/>
          </w:rPr>
          <w:t>Указом</w:t>
        </w:r>
      </w:hyperlink>
      <w:r w:rsidRPr="005F7D2E">
        <w:rPr>
          <w:b/>
          <w:bCs/>
          <w:color w:val="000000"/>
        </w:rPr>
        <w:t xml:space="preserve"> </w:t>
      </w:r>
      <w:r w:rsidRPr="005F7D2E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5F7D2E">
          <w:rPr>
            <w:rStyle w:val="a0"/>
            <w:b w:val="0"/>
            <w:color w:val="000000"/>
          </w:rPr>
          <w:t>статьей 18</w:t>
        </w:r>
      </w:hyperlink>
      <w:r w:rsidRPr="005F7D2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5F7D2E">
        <w:t>.</w:t>
      </w:r>
    </w:p>
    <w:p w:rsidR="009F7F7F" w:rsidRPr="005F7D2E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5F7D2E">
          <w:rPr>
            <w:rStyle w:val="a0"/>
            <w:rFonts w:ascii="Times New Roman" w:hAnsi="Times New Roman" w:cs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5F7D2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5F7D2E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9F7F7F" w:rsidRPr="00BE2CB6" w:rsidRDefault="009F7F7F" w:rsidP="003B7A4A">
      <w:pPr>
        <w:ind w:firstLine="708"/>
        <w:jc w:val="both"/>
      </w:pPr>
      <w:r w:rsidRPr="005F7D2E">
        <w:t xml:space="preserve">13. </w:t>
      </w:r>
      <w:r w:rsidRPr="00BE2CB6">
        <w:t xml:space="preserve">В соответствии с замещаемой государственной гражданской должностью и  в пределах функциональной компетенции, </w:t>
      </w:r>
      <w:r>
        <w:t>г</w:t>
      </w:r>
      <w:r w:rsidRPr="009E4190">
        <w:t xml:space="preserve">лавный государственный налоговый инспектор </w:t>
      </w:r>
      <w:r w:rsidRPr="00BE2CB6">
        <w:t xml:space="preserve">отдела камеральных проверок № </w:t>
      </w:r>
      <w:r>
        <w:t>2</w:t>
      </w:r>
      <w:r w:rsidRPr="00BE2CB6">
        <w:t xml:space="preserve"> осуществляет следующи</w:t>
      </w:r>
      <w:r>
        <w:t>е</w:t>
      </w:r>
      <w:r w:rsidRPr="00BE2CB6">
        <w:t xml:space="preserve"> вид</w:t>
      </w:r>
      <w:r>
        <w:t>ы</w:t>
      </w:r>
      <w:r w:rsidRPr="00BE2CB6">
        <w:t xml:space="preserve"> государственных услуг:</w:t>
      </w:r>
    </w:p>
    <w:p w:rsidR="009F7F7F" w:rsidRPr="00BE2CB6" w:rsidRDefault="009F7F7F" w:rsidP="003B7A4A">
      <w:pPr>
        <w:suppressAutoHyphens/>
        <w:spacing w:line="240" w:lineRule="atLeast"/>
        <w:ind w:firstLine="540"/>
        <w:jc w:val="both"/>
      </w:pPr>
      <w:r w:rsidRPr="00BE2CB6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F7F7F" w:rsidRPr="00BE2CB6" w:rsidRDefault="009F7F7F" w:rsidP="003B7A4A">
      <w:pPr>
        <w:suppressAutoHyphens/>
        <w:spacing w:line="240" w:lineRule="atLeast"/>
        <w:ind w:firstLine="540"/>
        <w:jc w:val="both"/>
      </w:pPr>
      <w:r w:rsidRPr="00BE2CB6">
        <w:t>иных услуг.</w:t>
      </w:r>
    </w:p>
    <w:p w:rsidR="009F7F7F" w:rsidRPr="00567340" w:rsidRDefault="009F7F7F" w:rsidP="003B7A4A">
      <w:pPr>
        <w:ind w:firstLine="708"/>
        <w:jc w:val="both"/>
        <w:rPr>
          <w:color w:val="0000FF"/>
        </w:rPr>
      </w:pPr>
    </w:p>
    <w:p w:rsidR="009F7F7F" w:rsidRPr="005F7D2E" w:rsidRDefault="009F7F7F" w:rsidP="008D047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F7F7F" w:rsidRPr="005F7D2E" w:rsidRDefault="009F7F7F" w:rsidP="008D047F">
      <w:pPr>
        <w:ind w:firstLine="720"/>
        <w:jc w:val="both"/>
      </w:pPr>
    </w:p>
    <w:p w:rsidR="009F7F7F" w:rsidRPr="005F7D2E" w:rsidRDefault="009F7F7F" w:rsidP="008D047F">
      <w:pPr>
        <w:ind w:firstLine="720"/>
        <w:jc w:val="both"/>
      </w:pPr>
      <w:r w:rsidRPr="005F7D2E"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F7F7F" w:rsidRPr="005F7D2E" w:rsidRDefault="009F7F7F" w:rsidP="008D047F">
      <w:pPr>
        <w:ind w:firstLine="720"/>
        <w:jc w:val="both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7F7F" w:rsidRPr="005F7D2E" w:rsidRDefault="009F7F7F" w:rsidP="008D047F">
      <w:pPr>
        <w:ind w:firstLine="720"/>
        <w:jc w:val="both"/>
      </w:pPr>
      <w:r w:rsidRPr="005F7D2E">
        <w:t>своевременности и оперативности выполнения поручений;</w:t>
      </w:r>
    </w:p>
    <w:p w:rsidR="009F7F7F" w:rsidRPr="005F7D2E" w:rsidRDefault="009F7F7F" w:rsidP="008D047F">
      <w:pPr>
        <w:ind w:firstLine="720"/>
        <w:jc w:val="both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7F7F" w:rsidRPr="005F7D2E" w:rsidRDefault="009F7F7F" w:rsidP="008D047F">
      <w:pPr>
        <w:ind w:firstLine="720"/>
        <w:jc w:val="both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7F7F" w:rsidRPr="005F7D2E" w:rsidRDefault="009F7F7F" w:rsidP="008D047F">
      <w:pPr>
        <w:ind w:firstLine="720"/>
        <w:jc w:val="both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7F7F" w:rsidRPr="005F7D2E" w:rsidRDefault="009F7F7F" w:rsidP="008D047F">
      <w:pPr>
        <w:ind w:firstLine="720"/>
        <w:jc w:val="both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7F7F" w:rsidRPr="005F7D2E" w:rsidRDefault="009F7F7F" w:rsidP="008D047F">
      <w:pPr>
        <w:ind w:firstLine="720"/>
        <w:jc w:val="both"/>
      </w:pPr>
      <w:r w:rsidRPr="005F7D2E">
        <w:t>осознанию ответственности за последствия своих действий.</w:t>
      </w:r>
    </w:p>
    <w:p w:rsidR="009F7F7F" w:rsidRDefault="009F7F7F" w:rsidP="009B1D1E">
      <w:pPr>
        <w:pStyle w:val="a1"/>
      </w:pPr>
    </w:p>
    <w:sectPr w:rsidR="009F7F7F" w:rsidSect="00D913C2">
      <w:headerReference w:type="default" r:id="rId15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F7F" w:rsidRDefault="009F7F7F">
      <w:r>
        <w:separator/>
      </w:r>
    </w:p>
  </w:endnote>
  <w:endnote w:type="continuationSeparator" w:id="0">
    <w:p w:rsidR="009F7F7F" w:rsidRDefault="009F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F7F" w:rsidRDefault="009F7F7F">
      <w:r>
        <w:separator/>
      </w:r>
    </w:p>
  </w:footnote>
  <w:footnote w:type="continuationSeparator" w:id="0">
    <w:p w:rsidR="009F7F7F" w:rsidRDefault="009F7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F7F" w:rsidRDefault="009F7F7F" w:rsidP="0068520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9F7F7F" w:rsidRDefault="009F7F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788"/>
    <w:rsid w:val="00003A80"/>
    <w:rsid w:val="000306DB"/>
    <w:rsid w:val="000323F4"/>
    <w:rsid w:val="000420C2"/>
    <w:rsid w:val="0004685E"/>
    <w:rsid w:val="00065D4B"/>
    <w:rsid w:val="00094BA6"/>
    <w:rsid w:val="000C5BA9"/>
    <w:rsid w:val="000F52A1"/>
    <w:rsid w:val="00156D80"/>
    <w:rsid w:val="0018365E"/>
    <w:rsid w:val="001876A9"/>
    <w:rsid w:val="001B402C"/>
    <w:rsid w:val="002E196B"/>
    <w:rsid w:val="002F37AD"/>
    <w:rsid w:val="003038C1"/>
    <w:rsid w:val="003B7A4A"/>
    <w:rsid w:val="00411B6F"/>
    <w:rsid w:val="0043504C"/>
    <w:rsid w:val="004624F6"/>
    <w:rsid w:val="00467834"/>
    <w:rsid w:val="00481150"/>
    <w:rsid w:val="004D41BA"/>
    <w:rsid w:val="004F7888"/>
    <w:rsid w:val="00516796"/>
    <w:rsid w:val="005507C2"/>
    <w:rsid w:val="00561D5B"/>
    <w:rsid w:val="00567340"/>
    <w:rsid w:val="005B71DE"/>
    <w:rsid w:val="005E12C2"/>
    <w:rsid w:val="005E7C17"/>
    <w:rsid w:val="005F383E"/>
    <w:rsid w:val="005F3BE7"/>
    <w:rsid w:val="005F7D2E"/>
    <w:rsid w:val="00605AC0"/>
    <w:rsid w:val="0064645E"/>
    <w:rsid w:val="00651B71"/>
    <w:rsid w:val="0066459C"/>
    <w:rsid w:val="0068520D"/>
    <w:rsid w:val="0069599F"/>
    <w:rsid w:val="006C1772"/>
    <w:rsid w:val="006C4739"/>
    <w:rsid w:val="006D72E5"/>
    <w:rsid w:val="00701930"/>
    <w:rsid w:val="007878E3"/>
    <w:rsid w:val="0079581F"/>
    <w:rsid w:val="007C1788"/>
    <w:rsid w:val="00861149"/>
    <w:rsid w:val="00883DE9"/>
    <w:rsid w:val="008A00C2"/>
    <w:rsid w:val="008A0919"/>
    <w:rsid w:val="008C4572"/>
    <w:rsid w:val="008D047F"/>
    <w:rsid w:val="008D1B90"/>
    <w:rsid w:val="008E0501"/>
    <w:rsid w:val="008E69A9"/>
    <w:rsid w:val="0090428F"/>
    <w:rsid w:val="009139A7"/>
    <w:rsid w:val="00925391"/>
    <w:rsid w:val="009322E1"/>
    <w:rsid w:val="00971A04"/>
    <w:rsid w:val="009759DE"/>
    <w:rsid w:val="009B0E4E"/>
    <w:rsid w:val="009B1D1E"/>
    <w:rsid w:val="009B3413"/>
    <w:rsid w:val="009C1AC5"/>
    <w:rsid w:val="009E1CBC"/>
    <w:rsid w:val="009E4190"/>
    <w:rsid w:val="009F7F7F"/>
    <w:rsid w:val="00A57DEC"/>
    <w:rsid w:val="00A623B4"/>
    <w:rsid w:val="00AA7236"/>
    <w:rsid w:val="00AD0580"/>
    <w:rsid w:val="00B42401"/>
    <w:rsid w:val="00B751AF"/>
    <w:rsid w:val="00B76630"/>
    <w:rsid w:val="00BA3734"/>
    <w:rsid w:val="00BD147C"/>
    <w:rsid w:val="00BE2CB6"/>
    <w:rsid w:val="00BE6654"/>
    <w:rsid w:val="00C129C3"/>
    <w:rsid w:val="00C409C9"/>
    <w:rsid w:val="00C466DC"/>
    <w:rsid w:val="00C86646"/>
    <w:rsid w:val="00CD5A04"/>
    <w:rsid w:val="00D16864"/>
    <w:rsid w:val="00D201D9"/>
    <w:rsid w:val="00D80E9A"/>
    <w:rsid w:val="00D913C2"/>
    <w:rsid w:val="00DD0BBC"/>
    <w:rsid w:val="00DF20EF"/>
    <w:rsid w:val="00E21153"/>
    <w:rsid w:val="00E3511F"/>
    <w:rsid w:val="00E43731"/>
    <w:rsid w:val="00E44AF4"/>
    <w:rsid w:val="00E92BFE"/>
    <w:rsid w:val="00ED2DA9"/>
    <w:rsid w:val="00EE047D"/>
    <w:rsid w:val="00EF0DCA"/>
    <w:rsid w:val="00F4178C"/>
    <w:rsid w:val="00F42AAD"/>
    <w:rsid w:val="00F452F9"/>
    <w:rsid w:val="00F477DA"/>
    <w:rsid w:val="00F704AF"/>
    <w:rsid w:val="00F70A36"/>
    <w:rsid w:val="00F91892"/>
    <w:rsid w:val="00FB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47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0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D047F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8D047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0">
    <w:name w:val="Гипертекстовая ссылка"/>
    <w:uiPriority w:val="99"/>
    <w:rsid w:val="008D047F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8D04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8D04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D047F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D047F"/>
    <w:rPr>
      <w:rFonts w:cs="Times New Roman"/>
    </w:rPr>
  </w:style>
  <w:style w:type="paragraph" w:styleId="NormalWeb">
    <w:name w:val="Normal (Web)"/>
    <w:basedOn w:val="Normal"/>
    <w:uiPriority w:val="99"/>
    <w:rsid w:val="008D047F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2">
    <w:name w:val="Цветовое выделение"/>
    <w:uiPriority w:val="99"/>
    <w:rsid w:val="008D047F"/>
    <w:rPr>
      <w:b/>
      <w:color w:val="000080"/>
    </w:rPr>
  </w:style>
  <w:style w:type="paragraph" w:styleId="BodyText">
    <w:name w:val="Body Text"/>
    <w:basedOn w:val="Normal"/>
    <w:link w:val="BodyTextChar"/>
    <w:uiPriority w:val="99"/>
    <w:rsid w:val="008D04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D047F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F52A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F52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"/>
    <w:basedOn w:val="Normal"/>
    <w:uiPriority w:val="99"/>
    <w:rsid w:val="000F52A1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57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9</Pages>
  <Words>4369</Words>
  <Characters>24908</Characters>
  <Application>Microsoft Office Outlook</Application>
  <DocSecurity>0</DocSecurity>
  <Lines>0</Lines>
  <Paragraphs>0</Paragraphs>
  <ScaleCrop>false</ScaleCrop>
  <Company>Межрайонная ИФНС России №12 по 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Наталия Александровна</dc:creator>
  <cp:keywords/>
  <dc:description/>
  <cp:lastModifiedBy>2635-01-112</cp:lastModifiedBy>
  <cp:revision>6</cp:revision>
  <dcterms:created xsi:type="dcterms:W3CDTF">2017-07-10T11:35:00Z</dcterms:created>
  <dcterms:modified xsi:type="dcterms:W3CDTF">2017-07-18T06:13:00Z</dcterms:modified>
</cp:coreProperties>
</file>